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654" w:rsidRDefault="00516654" w:rsidP="005166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MAHUN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516654" w:rsidRDefault="00516654" w:rsidP="005166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6654" w:rsidRDefault="00516654" w:rsidP="005166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6654" w:rsidRDefault="00516654" w:rsidP="005166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 lands</w:t>
      </w:r>
    </w:p>
    <w:p w:rsidR="00516654" w:rsidRDefault="00516654" w:rsidP="005166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16654" w:rsidRDefault="00516654" w:rsidP="005166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24-50)</w:t>
      </w:r>
    </w:p>
    <w:p w:rsidR="004C679C" w:rsidRDefault="004C679C" w:rsidP="00516654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16654" w:rsidRDefault="00516654" w:rsidP="005166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6654" w:rsidRDefault="00516654" w:rsidP="005166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6654" w:rsidRPr="004E2138" w:rsidRDefault="00516654" w:rsidP="00516654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10 March 2016</w:t>
      </w:r>
    </w:p>
    <w:p w:rsidR="006B2F86" w:rsidRPr="00516654" w:rsidRDefault="004C679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51665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654" w:rsidRDefault="00516654" w:rsidP="00E71FC3">
      <w:pPr>
        <w:spacing w:after="0" w:line="240" w:lineRule="auto"/>
      </w:pPr>
      <w:r>
        <w:separator/>
      </w:r>
    </w:p>
  </w:endnote>
  <w:endnote w:type="continuationSeparator" w:id="0">
    <w:p w:rsidR="00516654" w:rsidRDefault="005166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654" w:rsidRDefault="00516654" w:rsidP="00E71FC3">
      <w:pPr>
        <w:spacing w:after="0" w:line="240" w:lineRule="auto"/>
      </w:pPr>
      <w:r>
        <w:separator/>
      </w:r>
    </w:p>
  </w:footnote>
  <w:footnote w:type="continuationSeparator" w:id="0">
    <w:p w:rsidR="00516654" w:rsidRDefault="005166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54"/>
    <w:rsid w:val="004C679C"/>
    <w:rsid w:val="0051665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411F4"/>
  <w15:chartTrackingRefBased/>
  <w15:docId w15:val="{AF02F197-59CB-4DC6-81E3-DBBA1088D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2016-03-10T15:00:00Z</dcterms:created>
  <dcterms:modified xsi:type="dcterms:W3CDTF">2017-05-11T09:52:00Z</dcterms:modified>
</cp:coreProperties>
</file>